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LRAGTH-2026-07-03/0056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Satz, Druck und Verteilung des Amtsblattes des Landkreises Gotha für das Jahr 2027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Satz, Druck und Verteilung des Amtsblattes des Landkreises Gotha an alle Haushalte des Landkreises Gotha für das Jahr 2027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